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07B43" w:rsidRPr="00F07B43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Καπάκια δοκιμαστικών σωλήνων 15/16 </w:t>
            </w:r>
            <w:proofErr w:type="spellStart"/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αποστειρωμένα, 10 καπάκια ανά συσκευασία</w:t>
            </w:r>
          </w:p>
        </w:tc>
      </w:tr>
      <w:tr w:rsidR="00F07B43" w:rsidRPr="00F07B43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07B43" w:rsidRPr="00F07B43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07B43" w:rsidRPr="00F07B43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7B4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07B43" w:rsidRPr="00F07B43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Καπάκια δοκιμαστικών σωλήνων 15/16 </w:t>
            </w:r>
            <w:proofErr w:type="spellStart"/>
            <w:r w:rsidRPr="00F07B43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proofErr w:type="spellEnd"/>
            <w:r w:rsidRPr="00F07B4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αποστειρωμένα, μη ερμητικά σφραγισμένα, κατασκευασμένα από αλουμίνιο, ενσωματωμένο ελατήριο από επινικελωμένο χάλυβα, </w:t>
            </w:r>
          </w:p>
        </w:tc>
        <w:tc>
          <w:tcPr>
            <w:tcW w:w="1080" w:type="dxa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07B43" w:rsidRPr="00F07B43" w:rsidTr="00A6161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hAnsi="Tahoma" w:cs="Tahoma"/>
                <w:color w:val="000000"/>
                <w:sz w:val="18"/>
                <w:szCs w:val="18"/>
              </w:rPr>
              <w:t>10 καπάκια ανά συσκευασία</w:t>
            </w:r>
          </w:p>
        </w:tc>
        <w:tc>
          <w:tcPr>
            <w:tcW w:w="1080" w:type="dxa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07B43" w:rsidRPr="00F07B43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7B4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7B43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7B43" w:rsidRPr="00F07B43" w:rsidRDefault="00F07B43" w:rsidP="00F07B4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7B4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07B43" w:rsidRDefault="00B43CAA" w:rsidP="00F07B43">
      <w:bookmarkStart w:id="0" w:name="_GoBack"/>
      <w:bookmarkEnd w:id="0"/>
    </w:p>
    <w:sectPr w:rsidR="00B43CAA" w:rsidRPr="00F07B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0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67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2025-11-24T09:14:00Z</dcterms:created>
  <dcterms:modified xsi:type="dcterms:W3CDTF">2025-11-24T09:14:00Z</dcterms:modified>
</cp:coreProperties>
</file>